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6A6AFF" w14:textId="77777777" w:rsidR="00E64B73" w:rsidRDefault="00E64B73" w:rsidP="00E64B7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Ralph WARRE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fl.1437)</w:t>
      </w:r>
    </w:p>
    <w:p w14:paraId="5697ABBA" w14:textId="77777777" w:rsidR="00E64B73" w:rsidRDefault="00E64B73" w:rsidP="00E64B73">
      <w:pPr>
        <w:pStyle w:val="NoSpacing"/>
        <w:rPr>
          <w:rFonts w:cs="Times New Roman"/>
          <w:szCs w:val="24"/>
        </w:rPr>
      </w:pPr>
    </w:p>
    <w:p w14:paraId="13A3D86A" w14:textId="77777777" w:rsidR="00E64B73" w:rsidRDefault="00E64B73" w:rsidP="00E64B73">
      <w:pPr>
        <w:pStyle w:val="NoSpacing"/>
        <w:rPr>
          <w:rFonts w:cs="Times New Roman"/>
          <w:szCs w:val="24"/>
        </w:rPr>
      </w:pPr>
    </w:p>
    <w:p w14:paraId="0FB205D2" w14:textId="77777777" w:rsidR="00E64B73" w:rsidRDefault="00E64B73" w:rsidP="00E64B7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Nov.1437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</w:t>
      </w:r>
      <w:proofErr w:type="spellStart"/>
      <w:r>
        <w:rPr>
          <w:rFonts w:cs="Times New Roman"/>
          <w:szCs w:val="24"/>
        </w:rPr>
        <w:t>Hitchin</w:t>
      </w:r>
      <w:proofErr w:type="spellEnd"/>
      <w:r>
        <w:rPr>
          <w:rFonts w:cs="Times New Roman"/>
          <w:szCs w:val="24"/>
        </w:rPr>
        <w:t xml:space="preserve">, </w:t>
      </w:r>
    </w:p>
    <w:p w14:paraId="3B95FC51" w14:textId="77777777" w:rsidR="00E64B73" w:rsidRDefault="00E64B73" w:rsidP="00E64B7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Hertfordshire, into lands of Constance Holand(q.v.).</w:t>
      </w:r>
    </w:p>
    <w:p w14:paraId="03FD7DA8" w14:textId="77777777" w:rsidR="00E64B73" w:rsidRDefault="00E64B73" w:rsidP="00E64B7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30414">
          <w:rPr>
            <w:rStyle w:val="Hyperlink"/>
            <w:rFonts w:cs="Times New Roman"/>
            <w:szCs w:val="24"/>
          </w:rPr>
          <w:t>https://inquisitionspostmortem.ac.uk/view/inquisition/25-109/122</w:t>
        </w:r>
      </w:hyperlink>
      <w:r>
        <w:rPr>
          <w:rFonts w:cs="Times New Roman"/>
          <w:szCs w:val="24"/>
        </w:rPr>
        <w:t xml:space="preserve"> )</w:t>
      </w:r>
    </w:p>
    <w:p w14:paraId="2ECA3B6C" w14:textId="77777777" w:rsidR="00E64B73" w:rsidRDefault="00E64B73" w:rsidP="00E64B73">
      <w:pPr>
        <w:pStyle w:val="NoSpacing"/>
        <w:rPr>
          <w:rFonts w:cs="Times New Roman"/>
          <w:szCs w:val="24"/>
        </w:rPr>
      </w:pPr>
    </w:p>
    <w:p w14:paraId="1F566A37" w14:textId="77777777" w:rsidR="00E64B73" w:rsidRDefault="00E64B73" w:rsidP="00E64B73">
      <w:pPr>
        <w:pStyle w:val="NoSpacing"/>
        <w:rPr>
          <w:rFonts w:cs="Times New Roman"/>
          <w:szCs w:val="24"/>
        </w:rPr>
      </w:pPr>
    </w:p>
    <w:p w14:paraId="51357A80" w14:textId="77777777" w:rsidR="00E64B73" w:rsidRDefault="00E64B73" w:rsidP="00E64B7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 July 2023</w:t>
      </w:r>
    </w:p>
    <w:p w14:paraId="300AD25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517C4" w14:textId="77777777" w:rsidR="00E64B73" w:rsidRDefault="00E64B73" w:rsidP="009139A6">
      <w:r>
        <w:separator/>
      </w:r>
    </w:p>
  </w:endnote>
  <w:endnote w:type="continuationSeparator" w:id="0">
    <w:p w14:paraId="54227CE7" w14:textId="77777777" w:rsidR="00E64B73" w:rsidRDefault="00E64B7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01E1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6E00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EF4E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3365D6" w14:textId="77777777" w:rsidR="00E64B73" w:rsidRDefault="00E64B73" w:rsidP="009139A6">
      <w:r>
        <w:separator/>
      </w:r>
    </w:p>
  </w:footnote>
  <w:footnote w:type="continuationSeparator" w:id="0">
    <w:p w14:paraId="13A978A8" w14:textId="77777777" w:rsidR="00E64B73" w:rsidRDefault="00E64B7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E33B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6EC3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14B2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B73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64B73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46B82D"/>
  <w15:chartTrackingRefBased/>
  <w15:docId w15:val="{1BF031B9-C1E1-4282-A54E-14D3D37A4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64B7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109/12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2023-07-05T20:01:00Z</dcterms:created>
  <dcterms:modified xsi:type="dcterms:W3CDTF">2023-07-05T20:02:00Z</dcterms:modified>
</cp:coreProperties>
</file>